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ΙΟΥΛΙΟΣ 29!!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ΜΝΗΜΗ ΤΟΥ ΑΓΙΟΥ ΕΝΔΟΞΟΥ ΜΑΡΤΥΡΟΣ ΚΑΛΛΙΝΙΚΟΥ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>
        <w:rPr>
          <w:rFonts w:ascii="Palatino Linotype" w:hAnsi="Palatino Linotype" w:cs="Palatino Linotype"/>
          <w:b/>
          <w:bCs/>
        </w:rPr>
        <w:t>Α</w:t>
      </w:r>
      <w:r w:rsidRPr="00AB43D8">
        <w:rPr>
          <w:rFonts w:ascii="Palatino Linotype" w:hAnsi="Palatino Linotype" w:cs="Palatino Linotype"/>
          <w:b/>
          <w:bCs/>
        </w:rPr>
        <w:t>ΚΟΛΟΥΘΙΑ ΚΑΙ ΠΑΡΑΚΛΗΤΙΚΟΣ ΚΑΝΩΝ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CD688E">
        <w:rPr>
          <w:rFonts w:ascii="Palatino Linotype" w:hAnsi="Palatino Linotype" w:cs="Palatino Linotype"/>
          <w:b/>
          <w:bCs/>
          <w:noProof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- Εικόνα" o:spid="_x0000_i1025" type="#_x0000_t75" alt="AgiosKallinikos02.jpg" style="width:219pt;height:307.5pt;visibility:visible">
            <v:imagedata r:id="rId6" o:title=""/>
          </v:shape>
        </w:pic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ΙΟΥΛΙΟΣ ΚΘ΄!!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ΚΑΛΛΙΝΙΚΟΣ ΜΑΡΤΥΣ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ΑΚΟΛΟΥΘΙΑ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(Γεωργίου Γαλανοπούλου)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ΜΙΚΡΟΣ ΕΣΠΕΡΙΝΟΣ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Ιστώμεν στίχους δ’ και ψάλλομεν Στιχηρά Προσόμοια. </w:t>
      </w:r>
    </w:p>
    <w:p w:rsidR="003613FF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Ήχος πλ.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Ω του παραδόξου θαύματος.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Μάρτυς Αθλητά Καλλίνικε, θείαν στολήν αληθώς, σεαυτόν προσενήνοχας, ευσεβείας βίωμα, την αγάπην κτησάμενος, Γραφών μελέτην μετά κηρύγματος, ίνα φωτίσης,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έθνη κατείδωλα, πάσαν συμπάθειαν, τοις λαοίς δεικνύμενος και προσευχήν, υπέρ πάντων ένδοξε, πέμπων προς Κύριον.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Θείον Κιλικίας βλάστημα, ρίζης γονέων πιστών, παιδιόθεν ήστραψας, αρεταίς θεόπνευστε, ως Χριστού ισαπόστολος, και της Αγκύρας την χώραν ηύγασας, τεμών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του ψεύδους, τας πλάνας Άγιε· όθεν υπήνεγκας, ως αδάμας άτμητος και σταθερός, βάσανα δριμύτατα, μείνας αήττητος.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Πάντα αλγεινά υπέφερες, δια Χριστόν τον Θεόν, ανδρικώ φρονήματι, Σακερδούς κελεύσαντος, δαρμούς σώματος δούναί σοι, ωμοίς βουνεύροις και ξέσει όνυξι, κολάσεις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πλείστας, οι αγριώτατοι, ότι ουκ έθυσας, τοις ξοάνοις πάνσοφε αλλ’ ευθαρσώς, πίστιν ωμολόγησας, άχρι θανάτου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Θεία αγάπη πυρούμενος, προς τον Νυμφίον Χριστόν, Αθλοφόρος γέγονας, των Μαρτύρων σύσκηνος, εναθλήσας στερρότατα, οδοιπορία ταλαιπωρούμενος, και εν καμίνω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πυρός ζην έλιπες, στέφος ουράνιον, ειληφώς Καλλίνικε νίκης λαμπράς, παρά του Παντάνακτος, μεθ’ ου αυλίζη νυν.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Ο αυτός.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φιλεόρτων χορείαι, τιμήσωμεν εν άσμασι την μνήμην του Αθλοφόρου Μάρτυρος, αοιδίμου Καλλινίκου· ούτος γαρ εν Κιλικία φυείς, τας αρετάς παιδιόθεν εγεώργησε,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πάσιν ευσυμπάθητος γεγονώς, ως θεοσεβείας εύχρηστον σκεύος, και τους βασανιστάς αυτού, αμνησικάκως έχων συνεχώρησε. Χριστού δε το Ευαγγέλιον εκήρυξε,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το Άγιον Όνομα, εμεγάλυνεν εν τοις λαοίς, άχρι τιμωριών και θανάτου, επεί τοις ψευδωνύμοις θεοίς εμυκτήρισεν, ομολογήσας πίστιν την σωτήριον. Διο λιπών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εν γη τα πρόσκαιρα, εις ουρανούς ελήλυθε τω πνεύματι, και νυν Τριάδι πρεσβεύει, υπέρ των πίστει τελούντων την αεισέβαστον μνήμην αυτού.</w:t>
      </w:r>
    </w:p>
    <w:p w:rsidR="003613FF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Θεοτοκίον. Ο αυτός. Ω του παραδόξου θαύματος.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Φως η τεκούσα ανέσπερον, την ζοφεράν μου ψυχήν, υπό πάσης σκαιότητος, εκ παθών Παντάνασσα, τη Ση χάριτι λάμπρυνον, και του Υιού Σου φωτί καταύγασον, </w:t>
      </w:r>
      <w:r>
        <w:rPr>
          <w:rFonts w:ascii="Palatino Linotype" w:hAnsi="Palatino Linotype" w:cs="Palatino Linotype"/>
        </w:rPr>
        <w:t xml:space="preserve">όπως </w:t>
      </w:r>
      <w:r w:rsidRPr="00A97BF1">
        <w:rPr>
          <w:rFonts w:ascii="Palatino Linotype" w:hAnsi="Palatino Linotype" w:cs="Palatino Linotype"/>
        </w:rPr>
        <w:t>δοξάζω, Σον θείον όνομα, ύμνοις και μέλεσιν, υπό Σου σκεπόμενος και απλανώς, Μήτερ οδηγούμενος, προς βίον ένθεον.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Εις τον Στίχον. Ήχος β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Οίκος του Εφραθά.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Μνήμην την ιεράν, τιμήσωμεν ενθέως, πιστοί του Αθλοφόρου, μελίσμασιν υμνούντες, τον ένδοξον Καλλίνικον.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Θαυμαστός ο Θεός εν τοις Αγίοις Αυτού.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Βίον ταις αρεταίς, Καλλίνικε κοσμήσας, εις την Σιών απήλθες, τη εν επουρανίοις, Τριάδι παριστάμενος.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Τοις Αγίοις τοις εν τη γη Αυτού, εθαυμάστωσεν ο Κύριος.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Ήθλησας ευκλεώς, Χριστόν ομολογήσας, ενώπιον τυράννου, και πλείστα υπομείνας, πυρί ζην Μάρτυς έλιπες.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Τριαδικόν.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Δόξα Σοι ω Τριας, Πάτερ Υιέ και Πνεύμα, τρισσώς ενιζομένη, η μία Θεαρχία, Δημιουργέ της κτίσεως.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Πρέσβευε μητρικώς, Αγνή Θεοκυήτορ, μετά του Αθλοφόρου, τω εκ Σου σαρκωθέντι, σωθήναι τους υμνούντάς Σε.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Νυν απολύεις. Τρισάγιον.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Απολυτίκιον. Ήχος γ’. Θείας πίστεως.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Κλήσιν σύνδρομον, έχων τω βίω, νίκος κάλλιστον, ήρας εν άθλοις, καταλλήλως γεγονώς ο προκέκλησαι, συ γαρ καλώς τον αγώνα τελέσας σου, ως νικητής εδοξάσθης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Καλλίνικε, Μάρτυς ένδοξε, Χριστόν τον Θεόν ικέτευε, δωρήσασθαι ημίν το μέγα έλεος.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Έτερον. Όμοιον.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 βλάστημα, της Κιλικίας, Μάρτυς ένδοξε, και Αθλοφόρε, στρατιώτα του Κυρίου Καλλίνικε· συ γαρ ανδρείως υπήνεγκας βάσανα, και ως αμνός εν πυρί άνω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έδραμες· όθεν δώρησαι, ψυχής τα κρείττω δεόμεθα, Χριστόν ικετεύων πάντοτε, υπέρ των σου τελούντων το μνημόσυνον.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νυν...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καταδεξάμενος πάθος, ελυτρώσατο ημάς, εκ φθοράς ως φιλάνθρωπος.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Απόλυσις.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ΜΕΓΑΣ ΕΣΠΕΡΙΝΟΣ</w:t>
      </w:r>
    </w:p>
    <w:p w:rsidR="003613FF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Ευλογήσαντος του ιερέως, ο Προοιμιακός, και το· Μακάριος ανήρ. Εις δε το· Κύριε εκέκραξα, ιστώμεν Στίχους ς' και ψάλλομεν Στιχηρά προσόμοια.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Ήχος πλ. δ'. Ω του παραδόξου θαύματος.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Μάρτυς θεόφρον Καλλίνικε, υπέρ το ζην το θανείν, ευσεβώς προελόμενος, του Χριστού τον θάνατον, αληθώς εξεικόνισας· αθανασίας όθεν επέτυχες, και ανεσπέρου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μακαριότητος, ένθα τα τάγματα, των Αγγέλων πέφυκε, και αθλητών, πάντων αγαλλόμενος, σκηνώσας ένδοξε.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 Μάρτυς παμμάκαρ Καλλίνικε, προς αοράτους εχθρούς, τον αόρατον Κύριον, συμμαχίαν άμαχον, κεκτημένος ανέστησας, αθανασίας μεγάλα τρόπαια, τον εξαλείφειν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γην τε και θάλασσαν, κατακαυχώμενον, τη πυγμή των άθλων σου, καταβαλών, και τη των αιμάτων σου, καταποντίσας ροή.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 Τον της ευσεβείας πρόμαχον, και καθαιρέτην εχθρού, και Μαρτύρων συνόμιλον, και ναόν του Πνεύματος, του Αγίου γενόμενον, τον στρατιώτην του Βασιλέως Χριστού,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των ιαμάτων το αδαπάνητον, όντως θησαύρισμα, των πιστών το στήριγμα, τον θαυμαστόν, σήμερον Καλλίνικον, ύμνοις τιμήσωμεν. 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Έτερα. Ήχος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Ως γενναίον εν Μάρτυσι.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Ώσπερ φοίνιξ εβλάστησας, εν Ασία Καλλίνικε, εκ πιστών γονέων και νέος ώρμησας, ως ισαπόστολος ένθεος, Χριστού Ευαγγέλιον, θεηγόροις διδαχαίς, του σοφού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 κηρύγματος, ειπείν άπασιν, ίνα σκότη φωτίσης αγνωσίας, και εκ πλάνης εξαγάγης, έθνη κατείδωλα ένδοξε.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Το ανδρείόν σου φρόνημα, και στερρόν της αθλήσεως, εν ωμοίς βουνεύροις σκληρώς δερόμενος, και πλείστα πάσχων κατέδειξας, αισχύνας τα ένεδρα, και τυράννου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απειλάς, Αθλητά γενναιότατε· όθεν είληφας, εν καμίνω βληθείς τη πυριφλέκτω, αφθαρσίας θείον στέφος, και γέρας νίκης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Την παγγέραστον μνήμην σου, Αθλητών εγκαλλώπισμα, εν ναοίς Κυρίου πανηγυρίζομεν, και θείαν χάριν ιάσεων, λαμβάνομεν τάχιστα, υπό σου Μάρτυς σοφέ, πειρασμών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απολύτρωσιν, εκρυόμενοι, χαλεπών νοσημάτων και κινδύνων, οι τελούντές σου την μνήμην, εν μελιχροίς μελωδήμασι.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Ήχος πλ. β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Σήμερον επέλαμψεν ημίν, ως όρθρος νοητής Ανατολής, η πανέορτος μνήμη του σοφού θεοκήρυκος, και Μάρτυρος Καλλινίκου, την Εκκλησίαν Χριστού φαιδρύνουσα.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Δεύτε ουν φιλέορτοι, τούτον επαξίως τιμήσωμεν, ασματικοίς άνθεσι και εγκωμίοις, ως τω Θεώ δουλεύσαντα εκ παιδός, και τας αρετάς γεωργήσαντα λέγοντες· χαίροις,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Κιλικίας ο θεόφυτος βλαστός, εκ ρίζης αγαθής και ευσεβούς, του Ευαγγελίου ο κήρυξ, και των ειδώλων ο ολετήρ· χαίροις, Αθλοφόρων το κλέος, της ομολογίας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στύλος ο άσειστος, τοις αθλήμασιν αδάμας ο άτμητος, και λαών Μικράς Ασίας ο διδάσκαλος· χαίροις, ο του Σακερδούς καταφρονητής, ο αμνησίκακος ανήρ βασανιστών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φονευτών, ο λαμπράς νίκης στήσας τρόπαιον, εν μέσω σταδίου και καμίνου τελειωθείς·  αλλ’ ω στρατιώτα αήττητε, ο της Τρισηλίου Δόξης παριστάμενος τω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Θρόνω, μη παύση ικετεύειν τον Δεσπότην, υπέρ των τελούντων πιστώς, την αεισέβαστον μνήμην σου.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προήλθεν, αφράστως σαρκωθείς, φύσει Θεός υπάρχων, και φύσει γενόμενος άνθρωπος δι' ημάς, ουκ εις δυάδα προσώπων τεμνόμενος, αλλ' εν δυάδι φύσεων, ασυγχύτως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γνωριζόμενος. Αυτόν ικέτευε, σεμνή Παμμακάριστε, ελεηθήναι τας ψυχάς ημών.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Είσοδος. Φως ιλαρόν. Προκείμενον της ημέρας. Αναγνώσματα.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Προφητείας Ησαΐου το ανάγνωσμα (Κεφ. ΜΓ  9-14)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Τάδε λέγει Κύριος· πάντα τα έθνη συνήχθησαν άμα, και συναχθήσονται άρχοντες εξ αυτών. τις αναγγελεί ταύτα; η τα εξ αρχής τις αναγγελεί υμίν; Αγαγέτωσαν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Σοφίας Σολομώντος το Ανάγνωσμα. (Κεφ. γ' 1)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>
        <w:rPr>
          <w:rFonts w:ascii="Palatino Linotype" w:hAnsi="Palatino Linotype" w:cs="Palatino Linotype"/>
        </w:rPr>
        <w:t xml:space="preserve">τους </w:t>
      </w:r>
      <w:r w:rsidRPr="00A97BF1">
        <w:rPr>
          <w:rFonts w:ascii="Palatino Linotype" w:hAnsi="Palatino Linotype" w:cs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τοις εκλεκτοίς αυτού.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Σοφίας Σολομώντος το ανάγνωσμα.  (Κεφ. ζ′.7)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έλεος εν τοις οσίοις αυτού, και επισκοπή εν τοις εκλεκτοίς αυτού.  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Λιτή. Ήχος α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Αγαλλιάσθω σήμερον πνευματικώς, η του Χριστού Αγία Εκκλησία, επί τη φωτοφόρω μνήμη, του αριστέως Αθλητού Καλλινίκου του Μάρτυρος· ούτος γαρ έδραμε </w:t>
      </w:r>
      <w:r>
        <w:rPr>
          <w:rFonts w:ascii="Palatino Linotype" w:hAnsi="Palatino Linotype" w:cs="Palatino Linotype"/>
        </w:rPr>
        <w:t xml:space="preserve">προς </w:t>
      </w:r>
      <w:r w:rsidRPr="00A97BF1">
        <w:rPr>
          <w:rFonts w:ascii="Palatino Linotype" w:hAnsi="Palatino Linotype" w:cs="Palatino Linotype"/>
        </w:rPr>
        <w:t>Θεόν εκ παιδός, μυηθείς και μαθητευθείς εις ευσέβειαν, και τα της πίστεως ψυχοσωτήρια, α, ουκ εκράτησε δι’ εαυτόν, αλλά τοις πλησιοχώροις των Κιλίκων λαοίς,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ευαγγελικώς εδίδαξεν, αφαρπάσας της πλάνης των ειδώλων. Διο εν παρρησία ωμολόγησε Χριστόν, τον Σωτήρα και Δεσπότην, τυφθείς και ξεσθείς τω σώματι ασπλάγχνως,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φυλακισθείς και βασανισθείς, τω πυρί τελειούμενος. Τούτου την ιεράν εικόνα ασπασώμεθα φιλέορτοι, ίνα λάβωμεν πλουσίως, α επιδαψιλεύει ο αήττητος Μάρτυς,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τοις μετ’ ευλαβείας τελούσι, την ένδοξον αυτού άθλησιν, και πανσεβάσμιον μνήμην, τω Κυρίώ εκδυσωπών, δωρηθήναι ημίν το μέγα έλεος.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Ήχος β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θεόφρονες σήμερον, συνελθόντες εν οίκοις Κυρίου, υμνήσωμεν εν μέλεσι μελιρρύτοις, τον Αθλοφόρον Καλλίνικον, των Μαρτύρων τον ομόσκηνον, και εν Αγίοις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θαυμαστόν, την τούτου τελούντες φωτοφόρον μνήμην, πίστει λέγοντες· χαίροις, θεοσεβείας εραστά, ο ταις σοφαίς σου διδασκαλίαις φωτίσας πληθύν ανθρώπων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εκ πλάνης εις πίστιν ελκύσας έθνη κατείδωλα, τη δ’ εναρέτω σου βιοτή, και τιμία αθλήσει, Αθλητών κοσμήσας το πολίτευμα. Διο, τους εκ πόθου τιμώντάς σε,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εκλύτρωσαι των δολοπλόκων σκανδάλων του εχθρού, ανάγκης, κινδύνων και βλάβης, ταις προς Χριστόν ικεσίαις σου.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Ήχος γ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Άνερ θεηγόρε, διδάσκαλε σοφέ, Αθλητά γενναιότατε, Καλλίνικε μακάριε, μη ελλίπης τον Χριστον, εκδυσωπείν απαύστως, του ελεήσαι και σώσαι, τας ψυχάς των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πιστώς τιμώντων, την αεισέβαστον μνήμην σου.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Ήχος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Το πολυκύμαντον βίον και τραχύν, εν αγωνίσμασι διαπλεύσας Μάρτυς, και τη φιλοσοφία αρετάς γεωργήσας, προς εργασίαν του θείου θελήματος, περίδοξος γέγονας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εν Κιλικία· οθεν αγαπήσας παιδιόθεν τον Χριστόν, και τη θεοσεβεία μάλλον γαλακτοτραφείς, έμαθες τα ιερά γράμματα, α, ευαγγελικώς ως ισαπόστολος, τοις λαοίς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της Μικράς Ασίας εκήρυξας· ομολογήσας δε Θεόν τον αληθινόν, και μυκτηρίσας τα είδωλα, ανδρείως ενήθλησας εν τω σκάμματι, απτόητος μείνας απειλαίς και βασάνοις,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άχρι τελειώσεως. Διο, Ον ευηρέστησας εν λαμπροίς αγώσι, και τη του αίματός σου εκχύσει, Αθλόφορε Καλλίνικε, μη παύση θερμώς πρεσβεύων, δωρηθήναι την άφεσιν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των παραπτωμάτων, και ταις ψυχαίς ημών το μέγα έλεος.</w:t>
      </w:r>
    </w:p>
    <w:p w:rsidR="003613FF" w:rsidRPr="00AB43D8" w:rsidRDefault="003613FF" w:rsidP="00F2779D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Ήχος πλ. α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χριστοφόροι λαοί κατίδωμεν, τον Αθλοφόρον του Χριστού, εν τω σταδίω αγηοχότα, και τοις σκληροίς παλαίσμασι τον βίον άπαντα, ως της ευσεβεία ςοπλίτης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αήττητος· ότι όντως το Δαυϊτικόν· πεφυτευμένος εν τω Οίκω Κυρίου, εν ταις αυλαίς του Θεού ημών εξανθήσει, εν αυτώ εύρε την εκπλήρωσιν· όθεν, τη θερμοτάτη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 αιτούμεθα ευχή, ευσυμπάθητε Μάρτυς, προς σε κραυγάζοντες· τους αμαρτωλούς ανέλκυσον, εκ του βυθού της απωλείας, τη σαγήνη των θείων λόγων σου,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 αγκίστρω της χάριτός σου, προς μετανοίας σωτήριον οδόν· αεί δ’ αξίωσον ημάς, τα άνω ζητείν και τα ουράνια ποθείν, ίνα μετά σου, αοίδιμε Καλλίνικε, τας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αρχαγγελικαίς χοροστασίαις, και δήμοις των Αγίων χαρμονικώς, εν τη αγήρω μακαριότητι, συναγαλλώμεθα.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πρέσβευε, σωθήναι τας ψυχάς ημών.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Εις τον Στίχον. Ήχος πλ. α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Χαίροις ασκητικών.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Χαίροις, θεοκατοίκητος νους, καρδία ζέουσα Θεού αγαπήσεως, τρωθείσα πόθω Νυμφίου, κάλλει ωραίου Χριστού, θεηγόρος γλώττα σαγηνεύσεως, κηρύξασα έθνεσιν,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αγνωσίας τα ρήματα, Ευαγγελίου, και φωτί καταυγάσαντα, αισθητήρια, της ψυχής και του σώματος, συ άνερ ώσπερ άγγελος, εν γη πεπολίτευσαι, ως μαθητής θεορρήμων,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Αθλητής εννομώτατος, ο πάντα ηδέα αρνησάμενος και βίον, υπέρ της πίστεως.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Θαυμαστός ο Θεός εν τοις Αγίοις Αυτού.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Χαίρει, η Κιλικία εν σοι, η εκβλαστήσασα ως άνθος σε εύοσμον, τοις πέρασι δ’ Εκκλησία, αγαλλιάται λαμπρώς, αριστεύ Κυρίου γενναιώτατε· σκιρτά η ομήγυρις,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των πιστών και γεραίρει σου, άθλους και μνήμην, Αθλοφόρε Καλλίνικε, και ασπάζεται, της μορφής σου εκτύπωμα, έχουσα σε ως πρόμαχον, και τείχος απόρθητον,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κατά εχθρών αοράτων, και ορατών Μάρτυς ένδοξε· διο τους εν ύμνοις, σε τιμώντας εκ παγίδων ρύσαι του όφεως.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Τοις Αγίοις τοις εν τη γη Αυτού, εθαυμάστωσεν ο Κύριος.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Δεύτε, των φιλεόρτων πληθύς, πάσης Ελλάδος ανυμνήσωμεν χαίροντες, την μνήμην του στρατιώτου, και Αθλοφόρου Χριστού, του πιστώς Αυτόν ευαρεστήσαντος· σπουδή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δε προστρέξωμεν, εν ναοίς του δομήτορος, όπως εικόνα, την αυτού ασπασώμεθα, και ενθέοις ύμνοις μεγαλύνωμεν, άθλησιν την πανένδοξον, και μνήμην πανίερον,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κράζοντες· Μάρτυς δυσώπει, εν ώρα δίκης ευΐλατον, Κριτήν του σωθήναι, ημάς πάντας παρρησίαν, Θεώ ως κέκτησαι.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Ήχος πλ.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ανυμνήσωμεν λαοί, την πανέορτον σήμερον μνήμην, εν άσμασιν ιεροίς, και ωδαίς θεοτερπέσι, του αριστέως Αθλητού· και εγκωμίων αγλαΐαις καταστέψωμεν,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τον σοφόν θεοκήρυκα, τον γόνον της Κιλικίας, και των ουρανών οικήτορα· αλλά γε, της Εκκλησίας αείφωτον πυρσόν, πενήτων αντιλήπτορα, και Χριστιανών τον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οδηγόν, φωναίς ασματικαίς επαινέσωμεν· ότι, ταις θεϊκαίς μαρμαρυγαίς καταλαμπόμενος, και θεοφιλώς εργασάμενος, εγεώργησεν επ’ ωφελεία, της εαυτού και των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ανθρώπων, τας θεοειδεστάτας αρετάς, μαρτυρικώς λιπών τον βίον. Και νυν χάριν αδάπανον παρέχει, τοις τιμώσιν ευλαβώς, την άθλησιν και μνήμην αυτού, τω πνεύματι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παριστάμενος Χριστώ, ως πρέσβυς θερμότατος, υπέρ των ψυχών ημών.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πταισμάτων, νυν τας ημών ικεσίας προσδεχομένη, δυσώπει σωθήναι πάντας ημάς.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Νυν απολύεις. Τρισάγιον.</w:t>
      </w:r>
    </w:p>
    <w:p w:rsidR="003613FF" w:rsidRPr="00AB43D8" w:rsidRDefault="003613FF" w:rsidP="00F2779D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Απολυτίκιον. Ήχος γ’. Θείας πίστεως.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Κλήσιν σύνδρομον, έχων τω βίω, νίκος κάλλιστον, ήρας εν άθλοις, καταλλήλως γεγονώς ο προκέκλησαι, συ γαρ καλώς τον αγώνα τελέσας σου, ως νικητής εδοξάσθης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Καλλίνικε, Μάρτυς ένδοξε, Χριστόν τον Θεόν ικέτευε, δωρήσασθαι ημίν το μέγα έλεος.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 Έτερον. Όμοιον.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 βλάστημα, της Κιλικίας, Μάρτυς ένδοξε, και Αθλοφόρε, στρατιώτα του Κυρίου Καλλίνικε· συ γαρ ανδρείως υπήνεγκας βάσανα, και ως αμνός εν πυρί άνω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έδραμες· όθεν δώρησαι, ψυχής τα κρείττω δεόμεθα, Χριστόν ικετεύων πάντοτε, υπέρ των σου τελούντων το μνημόσυνον.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νυν...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καταδεξάμενος πάθος, ελυτρώσατο ημάς, εκ φθοράς ως φιλάνθρωπος.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Απόλυσις.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ΕΙΣ ΤΟΝ ΟΡΘΡΟΝ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Μετά την α’ Στιχολογίαν, Κάθισμα. Ήχος α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Τον τάφον Σου Σωτήρ.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Μαρτύρων καλλονή, Αθλοφόρε Κυρίου, τιμώμέν σου ψαλμοίς, την πανέορτον μνήμην, Τριάδα μεγαλύνοντες, επαξίως δοξάσασαν, σε τον ένδοξον, και θεοφώτιστον άνδρα,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τον φωτίσαντα, φωτί Χριστού Ασιάτας, και αίματι ρεύσαντα.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Εν τόποις ευκλεούς, Κιλικίας συ έφυς, και γάλακτι τραφείς, ευσεβείας τοις λόγοις, εξήστραψας εν έθνεσι, και αγώσι Καλλίνικε, και μορφώματα, των ανισχύρων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ειδώλων, εμυκτήρισας· διο το ζην εν βασάνοις, πυρί Μάρτυς έλιπες.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Θεόνυμφε αγνή, συν λιταίς Αθλοφόρου, θεράποντος πιστού, του εκ Σου σαρκωθέντος, ου νυν την μνήμην άγομεν, του σωθήναι ικέτευε, Σον μονογενή, εξαναστάντα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εκ τάφου, και πατήσαντα, ζωοποιώ Του θανάτω, του Άδου την δύναμιν.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Μετά την β’ Στιχολογίαν, Κάθισμα. Ήχος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Ταχύ προκατάλαβε.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Χριστόν ηκολούθησας θεοπρεπώς εκ παιδός, τρωθείς θείω έρωτι, και ηρετήσω οδόν, αθλήσεως ένδοξε· όθεν ωδαίς ενθέοις, ευφημούμέν σε πάντες, χαίροις αναβοώντες,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αριστεύ του Σωτήρος, ο τρώσας την ισχύν Σακερδούς, όπλοις της πίστεως.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Δόξα.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Εικόνι προσπέσωμεν του Αθλοφόρου Χριστού, πιστοί πόθω τρέχοντες, εν πανιέροις ναοίς, αυτήν ασπαζόμενοι· ότι βραβεύει πάσιν, αγαθών ευδωρίαν, ίασιν εκ των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νόσων, και τας θλίψεις μακρύνει, ως ειληφώς παρά του Θεού, χάριν σωτήριον.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Και νυν. 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Κυρία πανάμωμε Μήτηρ Υψίστου Θεού, ασπόρως συνέλαβες τον Ποιητήν του παντός, αφράστως δ’ εκύησας, τέξασα εν σπηλαίω, Ον προείδον Προφήται, Κόρη ανερμηνεύτως,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εις βροτών σωτηρίαν· διο ευχαριστήριον Σοι, μέλος προσφέρομεν.</w:t>
      </w:r>
    </w:p>
    <w:p w:rsidR="003613FF" w:rsidRPr="00AB43D8" w:rsidRDefault="003613FF" w:rsidP="00AB43D8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B43D8">
        <w:rPr>
          <w:rFonts w:ascii="Palatino Linotype" w:hAnsi="Palatino Linotype" w:cs="Palatino Linotype"/>
          <w:b/>
          <w:bCs/>
        </w:rPr>
        <w:t>Μετά τον Πολυέλεον, Κάθισμα. Ήχος δ</w:t>
      </w:r>
      <w:r>
        <w:rPr>
          <w:rFonts w:ascii="Palatino Linotype" w:hAnsi="Palatino Linotype" w:cs="Palatino Linotype"/>
          <w:b/>
          <w:bCs/>
        </w:rPr>
        <w:t>’</w:t>
      </w:r>
      <w:r w:rsidRPr="00AB43D8">
        <w:rPr>
          <w:rFonts w:ascii="Palatino Linotype" w:hAnsi="Palatino Linotype" w:cs="Palatino Linotype"/>
          <w:b/>
          <w:bCs/>
        </w:rPr>
        <w:t xml:space="preserve"> . Κατεπλάγη Ιωσήφ.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ίδωμεν πιστοί, εν σκάμματι αθλητικώ, Καλλίνικος ο Αθλητής, πως ηγωνίσθη ευσθενώς, ομολογία νικητική Θεόν ειπόντα· ήθλησε γαρ ούτος, τελειωθείς εν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πυρί, και έσβεσε τοις λόγοις πλάνης τους άνθρακας, κράξας· τω φωτί σου ίθυνον εμέ Χριστέ προς ουράνιον δόξαν, και ρύσαι πάντας, τους σε αινούντας, εκ πειρασμών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του αρχεκάκου.</w:t>
      </w:r>
    </w:p>
    <w:p w:rsidR="003613FF" w:rsidRPr="0045588B" w:rsidRDefault="003613FF" w:rsidP="00F2779D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Δόξα. Και νυν. 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Πρόσδεξαι ημών αγνή, την δέησιν την πενιχράν, ότι γινώσκομεν θερμήν, και ευσυμπάθητον βροτοίς, Σην ικεσίαν προς τον Υιόν και αρωγήν Σου· άκουσον αιτήσεις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καρδιών προσευχάς, ανάγκας τε και θλίψεις, των προσκαλούντων σε· τάχει ουν αυτάς εκπλήρωσον ω Δέσποινα και ιλέωσαι Λόγον, εκ Σου τεχθέντα, και σταυρωθέντα,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δούναι ημίν οφλήν πταισμάτων.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Είτα, οι Αναβαθμοί· το α’ Αντίφωνον του δ</w:t>
      </w:r>
      <w:r>
        <w:rPr>
          <w:rFonts w:ascii="Palatino Linotype" w:hAnsi="Palatino Linotype" w:cs="Palatino Linotype"/>
        </w:rPr>
        <w:t>’</w:t>
      </w:r>
      <w:r w:rsidRPr="00A97BF1">
        <w:rPr>
          <w:rFonts w:ascii="Palatino Linotype" w:hAnsi="Palatino Linotype" w:cs="Palatino Linotype"/>
        </w:rPr>
        <w:t xml:space="preserve">  </w:t>
      </w:r>
      <w:r>
        <w:rPr>
          <w:rFonts w:ascii="Palatino Linotype" w:hAnsi="Palatino Linotype" w:cs="Palatino Linotype"/>
        </w:rPr>
        <w:t>ή</w:t>
      </w:r>
      <w:r w:rsidRPr="00A97BF1">
        <w:rPr>
          <w:rFonts w:ascii="Palatino Linotype" w:hAnsi="Palatino Linotype" w:cs="Palatino Linotype"/>
        </w:rPr>
        <w:t>χου.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Προκείμενον: Θαυμαστός ο Θεός εν τοις Αγίοις Αυτού.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Τοις Αγίοις τοις εν τη γη Αυτού, εθαυμάστωσεν ο Κύριος.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Ευαγγέλιον, μαρτυρικόν.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Ν’ ψαλμός.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Δόξα: Ταις του Αθλοφόρου...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Και νυν: Ταις της Θεοτόκου...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Ιδιόμελον. Ήχος πλ. β</w:t>
      </w:r>
      <w:r>
        <w:rPr>
          <w:rFonts w:ascii="Palatino Linotype" w:hAnsi="Palatino Linotype" w:cs="Palatino Linotype"/>
        </w:rPr>
        <w:t>’</w:t>
      </w:r>
      <w:r w:rsidRPr="00A97BF1">
        <w:rPr>
          <w:rFonts w:ascii="Palatino Linotype" w:hAnsi="Palatino Linotype" w:cs="Palatino Linotype"/>
        </w:rPr>
        <w:t xml:space="preserve"> . Στ.: Ελέησόν με ο Θεός...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Μάρτυς Κυρίου, εις πάσαν αληθώς την γην, εξέλαμψεν ο φθόγγος των άθλων σου, ο φωτίσας τους ευσεβείς, διδασκαλία του κηρύγματος, και ευποιΐα των αρετών·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διο εν τοις ουρανοίς, εύρες άξιον μισθόν, των αθλητικών αγώνων σου. Του βελίαρ ώλεσας τας φάλαγγας, των Αγγέλων έφθασας τα Τάγματα, ων τον βίον αμέμπτως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εζήλωσας. Παρρησίαν ουν έχων ευμενεστάτην προς Χριστόν, Αθλοφόρε Καλλίνικε, καθικέτευε Τούτον, οι τελούντές σου την μνήμην δεόμεθα, του δωρήσασθαι ημίν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 μέγα έλεος.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Είτα, οι Κανόνες· της Θεοτόκου, και του Αγίου δύο.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α’ Κανών του Αγίου, ου η Ακροστιχίς: Αθλητά Καλλίνικε, την ωδήν δέχου ευμενώς.</w:t>
      </w:r>
    </w:p>
    <w:p w:rsidR="003613FF" w:rsidRPr="0045588B" w:rsidRDefault="003613FF" w:rsidP="00F2779D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Ωδή α'. Ήχος δ'. Άρματα Φαραώ.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Άρματι νοητώ, επιβάς ως αληθώς, τριστάτας επόντισας, του νοητού Αιγυπτίου, εν τη των αιμάτων σου ερυθρά, Μαρτύρων κλέος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Θείαν περιβολήν, ενδυσάμενος, Σοφέ, στολήν την επίγειον, απεξεδύσω παμμάκαρ, και προς τον αγώνα ώρμησας, και τον εχθρόν εθριάμβευσας.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Λύσας τας του εχθρού, πολυπλόκους μηχανάς, δεσμείς εν τοις άθλοις σου, και ανενέργητον τούτον, έρριψας εις γην Καλλίνικε, και τοις ποσί σου συνέτριψας.</w:t>
      </w:r>
    </w:p>
    <w:p w:rsidR="003613FF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Ήνπερ των Προφητών, προεώρακε χορός, ως πύλην ουράνιον, και βάτον ακατάφλεκτον, σε Παρθενομήτορ άχραντε, Θεόν τεκούσαν επέγνωμεν. 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β’ Κανών, ου η ακροστιχίς κατ’ Αλφάβητον· εν δε τη η</w:t>
      </w:r>
      <w:r>
        <w:rPr>
          <w:rFonts w:ascii="Palatino Linotype" w:hAnsi="Palatino Linotype" w:cs="Palatino Linotype"/>
        </w:rPr>
        <w:t>’</w:t>
      </w:r>
      <w:r w:rsidRPr="00A97BF1">
        <w:rPr>
          <w:rFonts w:ascii="Palatino Linotype" w:hAnsi="Palatino Linotype" w:cs="Palatino Linotype"/>
        </w:rPr>
        <w:t xml:space="preserve">  καὶ θ</w:t>
      </w:r>
      <w:r>
        <w:rPr>
          <w:rFonts w:ascii="Palatino Linotype" w:hAnsi="Palatino Linotype" w:cs="Palatino Linotype"/>
        </w:rPr>
        <w:t>’</w:t>
      </w:r>
      <w:r w:rsidRPr="00A97BF1">
        <w:rPr>
          <w:rFonts w:ascii="Palatino Linotype" w:hAnsi="Palatino Linotype" w:cs="Palatino Linotype"/>
        </w:rPr>
        <w:t xml:space="preserve">  </w:t>
      </w:r>
      <w:r>
        <w:rPr>
          <w:rFonts w:ascii="Palatino Linotype" w:hAnsi="Palatino Linotype" w:cs="Palatino Linotype"/>
        </w:rPr>
        <w:t>ω</w:t>
      </w:r>
      <w:r w:rsidRPr="00A97BF1">
        <w:rPr>
          <w:rFonts w:ascii="Palatino Linotype" w:hAnsi="Palatino Linotype" w:cs="Palatino Linotype"/>
        </w:rPr>
        <w:t>δή: Γεωργίου.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Ωδή α</w:t>
      </w:r>
      <w:r>
        <w:rPr>
          <w:rFonts w:ascii="Palatino Linotype" w:hAnsi="Palatino Linotype" w:cs="Palatino Linotype"/>
          <w:b/>
          <w:bCs/>
        </w:rPr>
        <w:t>’</w:t>
      </w:r>
      <w:r w:rsidRPr="0045588B">
        <w:rPr>
          <w:rFonts w:ascii="Palatino Linotype" w:hAnsi="Palatino Linotype" w:cs="Palatino Linotype"/>
          <w:b/>
          <w:bCs/>
        </w:rPr>
        <w:t xml:space="preserve"> . Ήχος α’. Σου η τροπαιούχος δεξιά.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Ασμάτων φωναίς τερπναίς πιστοί, πνευματικώς ευφραινόμενοι σήμερον, γόνον ευκλεέστατον, εν τοις ναοίς του Θεού εορτάσωμεν, της Μικράς Ασίας, και γης Κιλίκων,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Καλλίνικον.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Βροτών γένος χαίρει ποθητώς, και Ορθοδόξων πληθύς συναγάλλεται, εν σοι Μάρτυς ένδοξε του Ιησού, και Αθλοφόρων Ταγμάτων συνόμιλε, ότι ως ηλίου, ακτίς 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μνήμη σου έλαμψε.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Γραφάς παιδιόθεν ιεράς, και Πατρικάς παραδόσεις εζήλωσας, ας συ εμελέτησας, ως ευσεβής, αναδειχθείς των χαρίτων αλάβαστρον, και μυροδοχείον, οσιωτάτης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θεώσεως.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Δοχείον του Πνεύματος αγνή, αμαρτιών καθαρθείσα γεγένησαι, ότε κατεσκήνωσεν, εν Ση γαστρί, ασπόρως Λόγος Θεού ο συνάναρχος, σάρκα εκουσίως, λαβών, βροτείου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φυράματος.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Ωδή γ'. Ο στερεών βροντήν.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του Χριστού αγάπη τετρωμένος, ο Μάρτυς ανέκραζεν, εν τοις αγώσιν εγκαρτερών· Εις οσμήν δραμούμαι μύρων, ακολουθών τω Πάθει σου, τη αθλήσει τη δι' αίματος.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Ανεπιβούλευτος διετηρήθης, εκ των βελών του όφεως· την σην γαρ πτέρναν ο σοφιστής, εν τοις ήλοις διατρήσας, την κεφαλήν συντρίβεται, Καλλίνικε τοις άθλοις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Κατατεμών της πλάνης τας ακάνθας, μαχαίρα τη του Πνεύματος, την του Χριστού πίστιν απλανώς, εγεώργησας Παμμάκαρ, εις εκατόν τους πόνους, προσάξας τω Δεσπότη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Ανερμηνεύτου τόκου και λοχείας, συ μόνη μήτηρ γέγονας, εν τη νηδύϊ σου τον προ σου, συλλαβούσα Θεόν Λόγον, και γαλουχούσα Παρθένος, ως βρέφος τον προάναρχον.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Έτερος. Ο μόνος ειδώς.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Εκ τόπων Κιλίκων γης λαμπράς, ανέθαλες θεόσοφε, εξ ευγενών πιστών γεννητόρων σου, ανατραφείς ευσεβείας γάλακτι, και των ποδών, ίχνεσι Χριστού ηκολούθησας,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ερασμίου Νυμφίου,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Ζων Μάρτυς εδόξασας Χριστόν, τω εναρέτω βίω σου, ως μαθητής καλός του Κυρίου σου, Ου Ευαγγέλιον διετράνωσας, πέριξ λαοίς, πλάνης ηδάφισας τα ξόανα,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εις γνώσιν Θεού, τούτοις ίθυνας.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Ηλίου της δόξης αστραπαί, οι λόγοι σου κατέπληξαν, τους αμαθείς λαούς ισαπόστολε, και εβράβευσε σην πίστιν, θαύμασιν, ο Δεσπότης, δους σοι πλουσίως </w:t>
      </w:r>
      <w:r>
        <w:rPr>
          <w:rFonts w:ascii="Palatino Linotype" w:hAnsi="Palatino Linotype" w:cs="Palatino Linotype"/>
        </w:rPr>
        <w:t xml:space="preserve">προς </w:t>
      </w:r>
      <w:r w:rsidRPr="00A97BF1">
        <w:rPr>
          <w:rFonts w:ascii="Palatino Linotype" w:hAnsi="Palatino Linotype" w:cs="Palatino Linotype"/>
        </w:rPr>
        <w:t>βεβαίωσιν, ίν’ έθνη κατείδωλα πιστεύσωσι.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Θεόν Ον συνέλαβες γαστρί, ελεύσει τη του Πνεύματος, του Παναγίου άχραντε τέτοκας, τηρήσασα παρθενίαν άφθορον, ως Βάτος, άφλεκτος καιομένη έμεινε, δεξαμένη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 πυρ της Θεότητος.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Κάθισμα. Ήχος γ'. Θείας πίστεως.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Ζήλον ένθεον, εν τη ψυχή σου, έχων ένδοξε, τους ανομούντας, διακενής καρτερικώς διήλεγξας, και ομιλήσας βασάνοις διήνυσας, τον σον αγώνα γενναίω φρονήματι,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Μάρτυς Καλλίνικε, Χριστόν τον Θεόν ικέτευε, δωρήσασθαι ημίν το μέγα έλεος.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Δόξα. Και νυν.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Θαύμα μέγιστον! πως συνεσχέθη, ο αχώρητος, εν τη γαστρί σου, και εσαρκώθη, και εφάνη ως άνθρωπος, μη υπομείνας φυρμόν η διαίρεσιν, της θεϊκής και ατρέπτου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Θεότητος, Κόρη πάναγνε· διο Θεοτόκον σε πιστώς, κηρύττομεν αεί και δοξάζομεν. 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Ωδή δ'. Εισακήκοα ο Θεός.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Λελουμένος εν ταις ροαίς, των σων αιμάτων, παμμάκαρ ώφθης, καθαρώτατος τω πνεύματι, και εις λήξιν έφθασας, των Ασωμάτων Μάρτυς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Λίθος έντιμος αληθώς, ωκοδομήθης τη Εκκλησία, και ναούς ειδώλων έσεισας, και εις γην κατέβαλες, τη ακλινεί ενστάσει των άθλων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Ιοβόλους τας των εχθρών, θωπείας όντως απώσω Μάρτυς, εν τοις λόγοις δε του Πνεύματος, την ψυχήν ρωννύμενος, κατά της πλάνης έστησας τρόπαιον.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Νυν σε βάτον την εν Σινά, προδιαγράφων Μωσής ο μέγας, ακατάφλεκτον εώρακε, το πυρ της Θεότητος, εν τη νηδύϊ φέρουσαν Άχραντε. </w:t>
      </w:r>
    </w:p>
    <w:p w:rsidR="003613FF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Έτερος. Όρος σε τη χάριτι τη θεία.</w:t>
      </w:r>
    </w:p>
    <w:p w:rsidR="003613FF" w:rsidRPr="0045588B" w:rsidRDefault="003613FF" w:rsidP="00A97BF1">
      <w:pPr>
        <w:spacing w:line="360" w:lineRule="auto"/>
        <w:jc w:val="both"/>
        <w:rPr>
          <w:rFonts w:ascii="Palatino Linotype" w:hAnsi="Palatino Linotype" w:cs="Palatino Linotype"/>
          <w:b/>
          <w:bCs/>
        </w:rPr>
      </w:pPr>
      <w:r w:rsidRPr="00A97BF1">
        <w:rPr>
          <w:rFonts w:ascii="Palatino Linotype" w:hAnsi="Palatino Linotype" w:cs="Palatino Linotype"/>
        </w:rPr>
        <w:t>Ίδετε πιστοί εικόνα θείαν, και ευφράνθητε, του Καλλινίκου εν ναοίς, και ανάγνωτε ταις γραφαίς, τα τούτου αθλήματα, τη ευχή, πληθύν θαυμάτων τελέσαντος,</w:t>
      </w:r>
      <w:r>
        <w:rPr>
          <w:rFonts w:ascii="Palatino Linotype" w:hAnsi="Palatino Linotype" w:cs="Palatino Linotype"/>
          <w:b/>
          <w:bCs/>
        </w:rPr>
        <w:t xml:space="preserve"> </w:t>
      </w:r>
      <w:r w:rsidRPr="00A97BF1">
        <w:rPr>
          <w:rFonts w:ascii="Palatino Linotype" w:hAnsi="Palatino Linotype" w:cs="Palatino Linotype"/>
        </w:rPr>
        <w:t>και εκ βυθού απωλείας ελκύσαντος.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Κήδει νυν, θεόφρον φιλεόρτων, ώδε πλήρωμα, ευεργετείν μυρεστικώς, ση θεία χάριτι αεί, ως πιστών φρουρός θείος πεφηνώς· διο τιμώμέν σοι άσμασιν, την αληθή,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υπέρ πάντων αντίληψιν.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Λύπην αποθέσατε ενταύθα, οι θεόφρονες, μαθόντες όσα λυπηρά, ο Αθλητής καρτερικώς, εν βίω υπήνεγκεν, εκ Σακερδούς, παρρησία λέξας· Χριστού ειμι μαθητής,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Σταυρώ τούτον ήσχυνε.</w:t>
      </w:r>
    </w:p>
    <w:p w:rsidR="003613FF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Μήτηρ παρθενεύουσα ως Κόρη, η πριν γέγονας, τεκούσα Λόγον του Θεού, άνευ ωδίνων μητρικών, Αδάμ αράν λύσαντα, προγονικήν, θανατώσαντα τον θάνατον, ξύλω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Σταυρού, και τον Άδην νεκρώσαντα.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Ωδή ε'. Ανάτειλόν μοι Κύριε.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Ιλύϊ περιέπεσον, ανυποστάτω Κύριε, και εν βυθώ της αμαρτίας τε, και τη καταιγίδι των δεινών μου πράξεων, εμπαγείς κραυγάζω σοι· Συ γενού μοι βοηθός.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Κρηπίσι καθηλούμενος, τους πόδας Μάρτυς έψαλλες· Εν τη οδώ των μαρτυρίων σου, πλουσίως κατετέρφθην, αθλοθέτα Δέσποτα, υπομένων στίγματα, τη ελπίδι των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μισθών.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Ελαίω σω τον έλεον, καλώς εμπορευσάμενος, του μαρτυρίου την λαμπάδα σου, εφαίδρυνας Παμμάκαρ, δι' ης όλος γέγονας, ιερείον άμωμον, ολοκαύτωμα δεκτόν.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Των Προφητών το κήρυγμα, και Αποστόλων καύχημα, και των Μαρτύρων εγκαλλώπισμα, υπάρχεις Θεοτόκε, Θεόν Λόγον φέρουσα, υπέρ λόγον Πάναγνε, τον προ αιώνων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εκ Πατρός. 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Έτερος. Ο φωτίσας τη ελλάμψει.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Νικητής κατά βελίαρ, αναδειχθείς τη προσευχή, εν σκάμματι εφυλάχθης, αβλαβής Καλλίνικε, πλήξας τον εχθρόν ξύλω του Σταυρού, και τας απατηλάς μηχανουργίας,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τούτου έθραυσας.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Ξέσεις σώματος, και πλείστα, υπηνεγκών καρτερικώς, δεσμοίς όπισθεν, αλόγων δεθείς ωδοιπόρησας, εις Γάγγρας γην, όπως εν πυρί, καμίνου αναδράμης σοφέ, εις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δόξαν ουράνιον.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κηρύξας παρρησία, το θείον όνομα Χριστού, εν αθλήσεως αγώσι, Κιλικίας καύχημα, υμνείσθω Καλλίνικος ωδαίς, Γαλατών έω κήρυξ, ευσεβών το περιτείχισμα.</w:t>
      </w:r>
    </w:p>
    <w:p w:rsidR="003613FF" w:rsidRPr="0045588B" w:rsidRDefault="003613FF" w:rsidP="0045588B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45588B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Παναγία τας αιτήσεις, πλήρου αιτουμένων πιστώς, και δυσώπει τον Υιόν Σου, τοις πάσι δω έλεος, όταν έλθη κρίναι ως Κριτής, ημών τας αμαρτίας, ω ευσυμπάθητε.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Ωδή ς'. Των πταισμάτων τη ζάλη.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Η της ποίμνης σου μάνδρα ανεπίβατος, εκ των θηρίων ετηρήθη των αιρέσεων· των σων γαρ άθλων Ένδοξε, κατέχουσα την στερράν βακτηρίαν, των λύκων ώφθη διώκτρια.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Νυξ ηλάθη της πλάνης τη αθλήσει σου, και το της πίστεως κάλλος εξανέτειλεν, εν τη ομολογία σου Πανένδοξε, της Τριάδος οπλίτα, ως ήλιος εν τοις πέρασιν.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Ως της πίστεως κήρυξ ακριβέστατος, τω ασεβούντι εβόας ετοιμότατα· Τι απειλείς τω έχοντι αδάμαντος, την ψυχήν στερροτέραν· τα βέλη γαρ των αθέων κούφα.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Διαμένεις εκ τόκου απειρόγαμος, ως προ του τόκου και ανέπαφος· το γαρ εν σοι μυστήριον Θεόνυμφε, υπέρ έννοιαν πάσαν, και πάντα λόγον γνωρίζεται. 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Έτερος. Εκύκλωσεν ημάς.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Ρωννύμενοι της σης εικόνος χάριτι, βοώμέν σοι Καλλίνικε, ασπαζόμενοι τοις χείλεσιν αυτήν· ρύσαι Αθλοφόρε, εκ δεινών λαόν· συ γαρ θερμήν την παρρησίαν,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έχεις προς Κύριον.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Σπουδάσωμεν πιστοί, τιμήσαι μέλεσι, τον πάντιμον Καλλίνικον, αριστέα, Αθλητήν περιφανή, πρέσβυν ημών πάντων των Χριστιανών· ούτος εχθρού τας μεθοδείας,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πλάνας ήσχυνε.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Τα κύματα παθών, τα εμφωλεύοντα, ψυχή σου καταπράϋνας, οσιακή και ενθέω βιοτή, αθλήσας δε γενναίως και ζην λιπών, πύλας διέβης ουρανίους, Μάρτυς αήττητε.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Υμνούμέν Σε πιστώς Παρθένε άνασσα, το γένος το ανθρώπινον, την Εδέμ απολαβόντες δια Σου, ην εκ παραβάσεως ωλέσαμεν· Συ γαρ εν σαρκί, Θεού τον Λόγον εκυοφόρησας.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Κοντάκιον. Ήχος πλ. β</w:t>
      </w:r>
      <w:r>
        <w:rPr>
          <w:rFonts w:ascii="Palatino Linotype" w:hAnsi="Palatino Linotype" w:cs="Palatino Linotype"/>
          <w:b/>
          <w:bCs/>
        </w:rPr>
        <w:t>’</w:t>
      </w:r>
      <w:r w:rsidRPr="00F46895">
        <w:rPr>
          <w:rFonts w:ascii="Palatino Linotype" w:hAnsi="Palatino Linotype" w:cs="Palatino Linotype"/>
          <w:b/>
          <w:bCs/>
        </w:rPr>
        <w:t xml:space="preserve"> . Την εν πρεσβείαις.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εορτίω σπουδάσωμεν πανηγύρει, του θεορρήμονος και σοφού Καλλινίκου, ίνα την μνήμην τούτου υμνήσωμεν, χορός των φιλεόρτων, την δε σεπτήν του Μάρτυρος,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εικόνα τιμήσωμεν, εν άσμασιν.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Ο Οίκος.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Του Προφητάνακτος ψαλμωδού προφήσαντος· διήλθομεν δια πυρός και ύδατος, και εξήγαγες ημάς εις αναψυχήν, πεπλήρωκας το ρηθέν φιλάνθρωπε, ο εν Αγίοις θαυμαστός,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εδόξασας τον πιστόν σου θεράποντα και ένδοξον Μάρτυρα Καλλίνικον, τον ευαρεστήσαντά Σε, εν αρετών τελειότητι και ηθών καθαρότητι, οσιότητι βίου, άθλοις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παλαίσμασι ιεροίς εν σταδίω, άχρι της εκχύσεως του τιμίου αίματός του, και της εν τη Γάγγρα της Μικράς Ασίας εκδημίας του. Διο καμείς εύσπλαγχνε, εν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τοις αγίοις Σου ναοίς σπουδάζοντες, ασπαζόμεθα την τούτου εικόνα και λείψανα, αιτούμενοι τα κρείττω, α πάσι παρέχει, ο ακηλίδωτον πολιτείαν μετελθών, θεοειδή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πραότητι, αποστολικώ ζήλω, ανοθεύτω αγάπη, υψοποιώ ταπεινώσει, ειρηναία καταστάσει, επίγειος ισάγγελος, και ουράνιος άνθρωπος, ο οδηγός της ευσεβείας,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της αληθείας φωτιστής τω κηρύγματι, ο φιλάδελφος του Κυρίου μιμητής, το πέλαγος των θαυμάτων, και το ρείθρον της συμπαθείας, ο πλήξας Σταυρού τω όπλω,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βελίαρ τα ένεδρα, ον νυν επαξίως τιμώμεν, εν άσμασιν.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Συναξάριον.</w:t>
      </w:r>
    </w:p>
    <w:p w:rsidR="003613FF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ΚΘ’ το</w:t>
      </w:r>
      <w:r>
        <w:rPr>
          <w:rFonts w:ascii="Palatino Linotype" w:hAnsi="Palatino Linotype" w:cs="Palatino Linotype"/>
        </w:rPr>
        <w:t>υ</w:t>
      </w:r>
      <w:r w:rsidRPr="00A97BF1">
        <w:rPr>
          <w:rFonts w:ascii="Palatino Linotype" w:hAnsi="Palatino Linotype" w:cs="Palatino Linotype"/>
        </w:rPr>
        <w:t xml:space="preserve"> αυτού Μηνός, Μνήμη του Αγίου Μάρτυρος Καλλινίκου </w:t>
      </w:r>
      <w:r>
        <w:rPr>
          <w:rFonts w:ascii="Palatino Linotype" w:hAnsi="Palatino Linotype" w:cs="Palatino Linotype"/>
        </w:rPr>
        <w:t xml:space="preserve"> </w:t>
      </w:r>
    </w:p>
    <w:p w:rsidR="003613FF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Βληθείς ο Καλλίνικος εν τη καμίνω,</w:t>
      </w:r>
      <w:r>
        <w:rPr>
          <w:rFonts w:ascii="Palatino Linotype" w:hAnsi="Palatino Linotype" w:cs="Palatino Linotype"/>
        </w:rPr>
        <w:t xml:space="preserve"> </w:t>
      </w:r>
    </w:p>
    <w:p w:rsidR="003613FF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 το νικοκαλές εύρε και θείον στέφος.</w:t>
      </w:r>
      <w:r>
        <w:rPr>
          <w:rFonts w:ascii="Palatino Linotype" w:hAnsi="Palatino Linotype" w:cs="Palatino Linotype"/>
        </w:rPr>
        <w:t xml:space="preserve">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Εικάδι αμφενάτη φλοξ Καλλίνικον κατέδαψε.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Ούτος, έσχε το γένος εκ Κιλικίας. Ην δε αγαθός διαφερόντως, στοιχειώσας εαυτόν τω του Κυρίου φόβω, και πολλοίς διδάσκαλος εγένετο σωτηρίας· και τοις περί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τα είδωλα μεμηνόσι, παρήνει απέχεσθαι των ματαίων, και τον Ποιητήν του παντός επιγνώναι· όθεν συλληφθείς, άγεται προς τον ηγεμόνα Σαρδεκώνα. Υποβάλλεται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ουν παρ’ αυτού παντοίαις βασάνοις, και κρηπίσι σιδηραίς, ορθούς εχούσας ήλους, υποδεθείς, κελεύεται τρέχειν μέχρι της πόλεως Γάγγρας, απεχούσης σταδίους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ογδοήκοντα. Διϊππεύσας ουν τα εξήκοντα, επειδή, τω δίψει οι απαγαγόντες αυτόν στρατιώται συσχεθέντες, ουκέτι πρόσω βαίνειν ηδύναντο, ευξάμενος, εκ πέτρα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ανίκμου εξήγαγεν ύδωρ· όπερ και νυν εισέτι πηγάζει. Φθάσας δε την Γάγγραν, εις κάμινον πυρός εμβάλλεται, και τω Θεώ, το πνεύμα παρέδωκε.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Μνήμη της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Αγίας Μάρτυρος Θεοδότης και των Τριών Τέκνων αυτής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Θεώ δοτήν τίθησι την Θεοδότην.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το πυρ καμίνου συν τρισί τέκνοις φίλοις.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Αύτη ην εκ πόλεως Νικαίας, ευσεβής ούσα, και εν ταις εντολαίς σχολάζουσα του Θεού, και τα τέκνα αυτής τη θεογνωσία εκπαιδεύουσα, κατά τους χρόνους, εν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οις ην και η Αγία Μάρτυς Αναστασία. Συσχεθείσα δε παρά Λευκαδίου του άρχοντος, ος αυτήν προς γάμου κοινωνίαν προσκαλούμενος ουκ έπειθε, παρεπέμφθη Νικητίω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 άρχοντι Βιθυνίας· υφ’ ου, άμα τοις τρισί τέκνοις αυτής, εν καμίνω του πυρός βληθείσα, τον στέφανον του μαρτυρίου εκομίσατο.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ο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Άγιος Μάρτυς Μάμας,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εν τη θαλάσση τελειούται.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Ως οία μύστης των αλιέων Mάμας,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τολμά θαλάσσης εξερευνάν τα βάθη.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ο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Άγιος Μάρτυς Βασιλίσκος ο γέρων,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ξίφει τελειούται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Nαί Bασιλίσκε ψαλμικώς επ’ ασπίδα,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και βασιλίσκον βαίνε την τομήν φέρων.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Μνήμη του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Αγίου Κωνσταντίνου, Πατριάρχου Κωνσταντινουπόλεως.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Έχεις άληκτον εις Εδέμ προεδρίαν,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Kωνσταντίνε πρόεδρε της Kωνσταντίνου.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οι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Άγιοι Μάρτυρες· Πατήρ, Μήτηρ και τα δύο Τέκνα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αυτών, πυρί τελειούνται.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Πατήρ εκαύθη και τεκούσα και τέκνα,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το πατρομητρότεκνον αθλητών γένος.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αυτή ημέρα, Μνήμη του 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Αγίου Ιωάννου του στρατιώτ</w:t>
      </w:r>
      <w:r>
        <w:rPr>
          <w:rFonts w:ascii="Palatino Linotype" w:hAnsi="Palatino Linotype" w:cs="Palatino Linotype"/>
        </w:rPr>
        <w:t>ο</w:t>
      </w:r>
      <w:r w:rsidRPr="00A97BF1">
        <w:rPr>
          <w:rFonts w:ascii="Palatino Linotype" w:hAnsi="Palatino Linotype" w:cs="Palatino Linotype"/>
        </w:rPr>
        <w:t>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Eι βαρβάρους, ουκ οίδα, δαίμονας τέως,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έως τελευτής έτρεπες Xριστοπλίτα.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αυτή ημέρα, Μνήμη των Αγίων Μαρτύρων Βενιαμίν, και Βηρίου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Δύω αθληταί τη Αγία Tριάδι,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πάρεισιν ήδη συν νόοις εν τω πόλω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Τη αυτή ημέρα, Μνήμη του ευσεβούς βασιλέως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Θεοδοσίου του Μικρού 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Η βασιλεία εμποδών ουχ’ ωράθη,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 σοι ω Θεοδόσιε προς σωτηρίαν.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Ταις αυτών Αγίαις πρεσβείαις Χριστέ ο Θεός, ελέησον και σώσον ημάς. Αμήν.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Ωδή ζ'. Πυρ φλέγον Άγγελος.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Ηδονής μοι πρόξενα, τα των κολάσεων υπάρχουσι φόβητρα· ου γαρ πυρ ου, μάστιγες, του αληθούς εραστού μου, ο Μάρτυς εβόα, χωρίσει με.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Νευρούμενος ένδοξε, τη συμμαχία Χριστού, εις γην τον αντίπαλον, εκπαλαίσας έρριψας, και φερωνύμως εδείχθης, κατά των τυράννων καλλίνικος.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Διάβολον ήσχυνας, Αγγέλους εύφρανας, τοις άθλοις σου, Ένδοξε, και Χριστώ εκραύγαζες· Ευλογητός ει ο μόνος, υπάρχων Θεός των Πατέρων ημών.</w:t>
      </w:r>
    </w:p>
    <w:p w:rsidR="003613FF" w:rsidRPr="00F46895" w:rsidRDefault="003613FF" w:rsidP="00F46895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F46895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Έλυσας τω τόκω σου, Παρθένε άχραντε, Εύας της προμήτορος, την αράν· υπάρχεις γαρ, Μήτηρ του πάντων Δεσπότου, τοις πάσι χαράν προξενήσασα. 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Έτερος. Σε νοητήν.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Φως του Χριστού, γεγονώς Καλλίνικε, και αρετών σκεύος στιλπόν, βαφαίς αιμάτων ερυθραίς, προς ζωήν ανέδραμες, άληκτον και άρευστον, ευαρεστήσας τω Πλάστη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σου· διο τιμώμέν σου μνήμην, θεράπον Τούτου γνήσθε.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Χαίρε στερρέ, και πιστέ σοι κράζομεν, ένδοξε Μάρτυς του Χριστού, αλγηδόνας καρτερικώς, ως αδάμας άτμητος, πάσχων εν τω σώματι, επεί Τούτον ωμολόγησας,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νυν Βασίλεια δόξης, οικείς τα επουράνια.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Ψυχοφελής, Χριστωνύμοις, δέδειξαι, ότι περάτων γης λαοί, ένεκεν πίστεως Χριστού, τους άθλους σου έγνωσαν, πάνσοφε Καλλίνικε, και ψαλμικώς εκβοώσί σοι·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δος καμίν ύδωρ εκ πέτρας, ως σου φονείς επότισας.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 αληθή, της τρυφής Παράδεισε, Συ ει η τέξασα Ζωής, ενυποστάτου Αρχηγόν, Μήτερ προαιώνιον, Λόγον τον ομοούσιον, μετά Πατρός τε και Πνεύματος, τον αινετόν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των Πατέρων, Θεόν· διο Σε μέλπομεν.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Ωδή η'. Τα σύμπαντα Δέσποτα.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 εντρύφημα, των αθλητών της αληθείας, Χαίροις το καλλώπισμα της πίστεως και κλέος, Χαίροις ο λαμπρότατος των μαρτύρων φωσφόρος, ο την πλάνην σκεδάσας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τη αθλήσει σου, και το φως αναλάμψας τω κόσμω, Καλλίνικε πάνσοφε.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τύραννος ησχύνθη, τη των αγώνων σου ενστάσει, ηττήθησαν δήμιοι τοις μώλωψί σου Μάκαρ, τοις ήλοις της πτέρνης σου κατετρώθη η πλάνη, κατεφλέχθη δε πάντα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ηφάνισται, των ειδώλων τεμένη, πυρί εναθλούντός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Υπέρ των τιμώντων σε, τη προς Θεόν σου παρρησία, Καλλίνικε χρώμενος, ικέτευε απαύστως, της ποίμνης σου πρόστηθι, εξαιρούμενος ταύτην, των ποικίλων παγίδων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του αλάστορος, και στηρίζων τη πίστει· εν σοι γαρ αυχεί και κρατύνεται.</w:t>
      </w:r>
    </w:p>
    <w:p w:rsidR="003613FF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Εν Πνεύματι Προφήται, σε την Παρθένον προτυπούσι, σκηνήν τε και τράπεζαν, και στάμνον και λυχνίαν, και όρος πανάγιον, και νεφέλην και πλάκα, κιβωτόν τε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ράβδον, πύλην ένθεον, δι' ης πάσιν ανθρώποις, ηνοίχθη ο πάλαι Παράδεισος. 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Έτερος. Εν καμίνω παίδες Ισραήλ.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Γλυκυτάτης μέθης εμπλησθείς, εν σταδίω θεόφρον, δαρμοίς βασανιζόμενος, εβόας προς Θεόν, καρδία και χείλεσιν· ευλογείτε πάντα τα έργα Κυρίου, του Σύμπαντος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τον Κτίστην, και υπερυψούτε, τον Πλάστην των ανθρώπων.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Εν καμίνω Παίδας Ισραήλ, αναλώτους έδειξε, το πυρ και ύμνουν Δεσπότην, εν θηρσίν ως Δανιήλ· συ δ’ Άγιε έσπευδες, του ριφθήναι εις φλόγα αγαλλόμενος, ίν’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εύοσμος θυσία, γένη τω Χριστώ, Αθλοφόρε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Ωδήν θείαν άπαντες Χριστώ, δώμεν μετ’ ευφροσύνης, αγαλλιώμενοι πάνυ, και βοήσωμεν χαρά, τον Μάρτυρα μέλποντες· ένδοξε οπλίτα, παράσχου τοις πόθω, τιμώσί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 τους άθλους, ίασιν εκ νόσων, και θείαν σωτηρίαν.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Ρυσαμένη γένος των βροτών, Σε υμνούμεν Παρθένε, και Τόκον Σου προσκυνούμεν, Ον ασπόρως εν γαστρί, εδέξω και τέτοκας, Βασιλέα απάσης κτίσεως μόνον, λυτρούμενον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τους πίστει, ανυμνολογούντας, Θεόν εις τους αιώνας.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Ωδή θ'. Τον άσπορον τόκον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Υφάνθη σοι άνωθεν, ο χιτών της πίστεως, δι' ου απεγύμνωσας τον εχθρόν εν σταδίω, Μάρτυς ένδοξε.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Μεμηνώς ο τύραννος, υπεκλύειν ώετο, θωπείαις τον Μάρτυρα, αλλ' αυτός τη πίστει εστερέωτο.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Ευθές ολοκαύτωμα, και δεκτόν θυμίαμα, Καλλίνικε ένδοξε, τω πυρί των αγώνων προσηνέχθης Θεώ.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Νέον σε Παράδεισον, οι πιστοί γνωρίσαντες, τοις πόνοις των άθλων σου, ως εκ θείων ναμάτων ποτιζόμεθα.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Ωραίοι οι πόδες σου, αθλητά Καλλίνικε, τοις ήλοις πειρώμενοι, και προς κήρυγμα θείον πορευόμενοι.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Σκέπην σε κεκτήμεθα, και λιμένα Πάναγνε και όπλον και άγκυραν, και βεβαίαν ελπίδα εν κινδύνοις αεί. 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Έτερος. Τύπον της αγνής λοχείας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Γλώσσαν εξειπείν ου δύναται, του Καλλινίκου άθλους, θαύματα άμετρα, υπέρ την πληθύν, ψάμμου θαλάσσης και άστρων γε, ως Μωσήε και Ηλίας εν ύδασιν· όθεν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τιμώμεν ύμνοις, την ομολογίαν και μνήμην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Ίλεως γενού πολύαθλε, συν χορεία Μαρτύρων, προς τον οικτίρμονα, τοις παναληθώς, ύμνοις ενθέοις υμνούσί σε, και απώθει εχθρού τα τοξεύματα, ίνα μη πειρασθώσιν,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οι αεί πιστώς σε γεραίρουσιν.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Όλην προς Χριστόν διάνοιαν, εν τω σταδίω έχων, Πλάστην εδόξασας, αντιδοξασθείς· διο ημίν επιβράβευσον, δωρεαίς αριστεύ, θεοτίμητε, χάριτος και ειρήνης,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τοις ευλαβώς σε μακαρίζουσιν.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Ύψωσον Υιώ τας χείράς Σου, υπέρ ημών Παρθένε, Ον απεκύησας, ως Μλητηρ Αυτού, την σωτηρίαν δωρήσασθαι, μετανοίας τας τρίβους δεικνύουσα, συν θείου Καλλινίκου,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ευμενεστάτοις παρακλήσεσι.</w:t>
      </w:r>
    </w:p>
    <w:p w:rsidR="003613FF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Εξαποστειλάριον. Ήχος γ</w:t>
      </w:r>
      <w:r>
        <w:rPr>
          <w:rFonts w:ascii="Palatino Linotype" w:hAnsi="Palatino Linotype" w:cs="Palatino Linotype"/>
          <w:b/>
          <w:bCs/>
        </w:rPr>
        <w:t>’</w:t>
      </w:r>
      <w:r w:rsidRPr="00635213">
        <w:rPr>
          <w:rFonts w:ascii="Palatino Linotype" w:hAnsi="Palatino Linotype" w:cs="Palatino Linotype"/>
          <w:b/>
          <w:bCs/>
        </w:rPr>
        <w:t xml:space="preserve"> . Απόστολοι εκ περάτων.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Η μνήμη του Καλλινίκου, ώσπερ ακτίς του Ηλίου, Δικαιοσύνης εκλάμπει, τη του Χριστού Εκκλησία· διο πιστοί συνελθόντες, μέλψωμεν τούτου τους άθλους.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Μωσής Σιναίω προείδε, Σε ώσπερ άφλεκτον Βάτον, θαύμα θαυμάτων δηλούσα, το αειπάρθενον Μήτερ, ως προ του Τόκου Παρθένος, εν τούτω μείνασα δ’ αύθις.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Αίνοι. Ήχος α</w:t>
      </w:r>
      <w:r>
        <w:rPr>
          <w:rFonts w:ascii="Palatino Linotype" w:hAnsi="Palatino Linotype" w:cs="Palatino Linotype"/>
          <w:b/>
          <w:bCs/>
        </w:rPr>
        <w:t>’</w:t>
      </w:r>
      <w:r w:rsidRPr="00635213">
        <w:rPr>
          <w:rFonts w:ascii="Palatino Linotype" w:hAnsi="Palatino Linotype" w:cs="Palatino Linotype"/>
          <w:b/>
          <w:bCs/>
        </w:rPr>
        <w:t xml:space="preserve"> . Των ουρανίων Ταγμάτων.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Δεύτε πιστοί συνελθόντες πανηγυρίσωμεν, Καλλίνικον υμνούντες, τον εκλάμψαντα γαία, Κιλίκων ώσπερ άστρον πασιφαές, Αθλητήν περιβόητον, του Σακερδούς καταισχύναντα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την οφρύν, και λιπόντα βίον πρόσκαιρον.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 μυστική παντευχία καθοπλισμένος στερρέ, νικοποιώ τροπαίω, του Χριστού τω σημείω, Καλλίνικε θεόφρον θράση εχθρών, δυσσεβών κατηδάφισας, και των ειδώλων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τα ξόανα καθελών, μέχρις αίματος ενήθλησας.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Τις σου τους άθλους εξείπει σοφέ Καλλίνικε, ους εν Μικρά Ασία, προσευχή θεαρέστω, αγώσιν απειργάσω αθλητικοίς, και εκχύσει του αίματος, εν τη καμίνω τοις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άνθραξι της φλογός, σβέσας πλάνης τα μυθεύματα;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Συναπεβάλλου χιτώνας τους δερματίνους ξεσμοίς, εν τιμωρίαις Μάρτυς, και στολήν αφθαρσίας, βαφαίς περιβαλλόμενος ερυθραίς, τον εχθρόν κατεγύμνωσας, νίκης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καλλίστης το τρόπαιον δ’ εκ Θεού, εκομίσω της αθλήσεως.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Δόξα. Ήχος πλ. α</w:t>
      </w:r>
      <w:r>
        <w:rPr>
          <w:rFonts w:ascii="Palatino Linotype" w:hAnsi="Palatino Linotype" w:cs="Palatino Linotype"/>
          <w:b/>
          <w:bCs/>
        </w:rPr>
        <w:t>’</w:t>
      </w:r>
      <w:r w:rsidRPr="00635213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Σαλπίσωμεν εν σάλπιγγι ασμάτων, χορεύσωμεν εόρτια, και σκιρτήσωμεν αγαλλόμενοι, επί τη φωτοφόρω πανηγύρει, του Αθλοφόρου Χριστού· ιερείς και άρχοντες συντρεχέτωσαν,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τον ενάρετον διδάσκαλον, εν ύμνοις ανυμνείτωσαν. Διο και νυν φιλέορτοι, εν τοις ναοίς Κυρίου συνελθοντες, τον της γης Κιλικίας βλαστόν, και Μάρτυρα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της πίστεως, ασμάτων άνθεσιν εγκωμιάσωμεν· ότι τούτον όντως κέκτηνται, οι πένητες πλουτιστήν, οι εν αιχμαλωσία τοις πάθεσι ρύστην, οι αδικούμενοι προστάτην,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οι κατατρεγμένοι βοηθόν, οι οδοιπόροι συνοδίτην, οι πιστοί συμπαραστάτην, οι φυλακισμένοι ελευθερωτήν, και οι νοσούντες ιατήρα· οι πάντες, τον πανταχού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ταχύ προφθάνοντα, άριστον κυβερνήτιν, δαιμόνων ολετήρα, Άγιον θαυματουργόν, προς ον βοήσωμεν· ω Καλλίνικε μακάριε, φύλαττε και σκέπε ημάς, εξ ανάγκης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βλάβης ατρώτους, και σώζε ευσεβές Ελλήνων γένος, της ενεστώσης απειλής, ταις προς Χριστόν ικεσίαις σου.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Και νυν. Θεοτοκίον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πρέσβευε, σωθήναι τας ψυχάς ημών.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Δοξολογία Μεγάλη και Απόλυσις.</w:t>
      </w: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Μεγαλυνάριον.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 των Κιλίκων γόνος σεπτός, Καλλίνικε Μάρτυς, Αθλοφόρε πανευκλεές, ο ανύδρους τόπους, ευκάρπους αναδείξας, ταις θείαις αρεταίς σου, και ρείθροις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αίματος.</w:t>
      </w:r>
    </w:p>
    <w:p w:rsidR="003613FF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635213" w:rsidRDefault="003613FF" w:rsidP="00635213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635213">
        <w:rPr>
          <w:rFonts w:ascii="Palatino Linotype" w:hAnsi="Palatino Linotype" w:cs="Palatino Linotype"/>
          <w:b/>
          <w:bCs/>
        </w:rPr>
        <w:t>ΠΑΡΑΚΛΗΣΙΣ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Ιερεύς άρχεται της Παρακλήσεως με την δοξολογικήν εκφώνησιν: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Ευλογητός ο Θεός ημών, πάντοτε, νυν και αεί και εις τους αιώνας των αιώνων.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 χορός: Αμήν.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Η μη υπάρχοντος Ιερέως, ημείς το: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Δι’ ευχών των Αγίων Πατέρων ημών, Κύριε Ιησού Χριστέ ο Θεός, ελέησον και σώσον ημάς, Αμήν.</w:t>
      </w:r>
    </w:p>
    <w:p w:rsidR="003613FF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Ψαλμός ρμβ’ (142).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των χειρών Σου εμελέτων. Διεπέτασα προς Σε τας χείρας μου, η ψυχή μου ως γη άνυδρός Σοι. Ταχύ εισάκουσόν μου, Κύριε, εξέλιπε το πνεύμα μου. Μη αποστρέψης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Και ευθύς ψάλλεται τετράκις εξ’ υπαμοιβής, μετά των οικείων στίχων: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Θεός Κύριος και επέφανεν ημίν, ευλογημένος ο ερχόμενος εν ονόματι Κυρίου. 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Στιχ. α’. Εξομολογείσθε τω Κυρίω ότι αγαθός, ότι εις τον αιώνα το έλεος Αυτού.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Θεός Κύριος και επέφανεν ημίν…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Στιχ. β’. Πάντα τα έθνη εκύκλωσάν με και το ονόματι Κυρίου ημυνάμην αυτούς.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Θεός Κύριος και επέφανεν ημίν…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Στιχ. γ’. Παρά Κυρίου εγένετο αύτη και έστι θαυμαστή εν οφθαλμοίς ημών.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Θεός Κύριος και επέφανεν ημίν…</w:t>
      </w:r>
    </w:p>
    <w:p w:rsidR="003613FF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Είτα το τροπάριον. Ήχος δ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Ο υψωθείς εν τω Σταυρώ.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Τον θεηγόρον Αθλητήν του Κυρίου, σοφόν Καλλίνικον βλαστόν Κιλικίας, Χριστιανοί υμνήσωμεν ψαλμοίς ιεροίς· χαίροις Μάρτυς αξιΰμνητε, εκβοώντες χαρμονικώς,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σκέπε τους θεοσεβείς, εκ φθοράς και ανάγκης, κινδύνων βλάβης απειλής εχθρών, και σώζε πάντας, τους μνήμην τιμώντάς σου.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Δόξα. Και νυν. 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Ου σιωπήσομέν ποτε Θεοτόκε, τας δυναστείας Σου λαλείν οι ανάξιοι, ειμή γαρ Συ προΐστασο πρεσβεύουσα, τις ημάς ερρύσατο εκ τοσούτων κινδύνων; Τις δε διεφύλαξεν,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έως νυν ελευθέρους; Ουκ αποστώμεν Δέσποινα εκ Σου, Σους γαρ δούλους σώζεις αεί, εκ παντοίων δεινών.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Ψαλμός ν’ (50).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ολοκαυτώματα. Τότε ανοίσουσιν επί το θυσιαστήριόν Σου μόσχους.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Είτα ο Κανών, ου η ακροστιχίς: Αγίου Καλλινίκου, άδω αγώνας. Γεωργίου.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α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Ήχος πλ. Δ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Υγράν διοδεύσας.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Ακρότητι έλαμψας αρετών, βλαστέ Κιλικίας· διο χάριτος φωτισμόν, νυν δος μοι και κάθαρον καρδίαν, όπως ενθέοις υμνήσω σε άσμασι.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Γαλακτοτραφείς ως παις εν Χριστώ, προσέδραμες Τούτω, ερασμίως έχων Αυτώ· διο πόθον θείον δος ευχαίς σου, ένδοξε Μάρτυς καμίν τοις σε μέλπουσιν.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Ικέτευε Μάρτυς διηνεκώς, Χριστώ αναστάντι, εκ του τάφου λαμπροφανώς, κινδύνων και θλίψεων ρυσθήναι, τους σε τιμώντας εν τώδε σεμνείω σου.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Οδύνην ψυχή μου τη ρυπαρά, προυξένησε Μήτερ, η διάνοια προς ροπήν, ωθούσα την φύσιν αμαρτάνειν, αλλ’ εις χαράν ταύτης άλγος μετάτρεψον.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γ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Ουρανίας αψίδος.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Υψηλόφρονος γνώμης παρ’ ο δει απάλλαξον, και φρονείν μοι δος άνω μάκαρ, αεί τα κρείττονα, ώσπερ εβίωσας συ, εν πολιτεία αμέμπτω, ίν’ ευκλείας μέτοχον,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δείξη με Κύριος.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Καλλιέπειαν Μάρτυς, έχων σοφοίς λόγοις σου, προς ειδωλολάτρας εξήλθες, ίν’ Ευαγγέλιον, Χριστού κηρύξης λαοίς· όθεν τροφή σων ρημάτων, τους πιστώς υμνούντάς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σε, θρέψον Καλλίνικε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Αλγεινάς ασθενείας καμών πληγών τραύματα, ίασαι ταχύ επιχέων, χάριν ως βάλσαμον, εκ σης εικόνος σοφέ, παρέχων άμφω την ρώσιν, και δεινά νοσήματα, πόρρω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εκδίωξον.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Λιτανείαν Παρθένε δέξαι και επίβλεψον, υπέρ των πιστώς προσφευγόντων, υπό την σκέπην Σου, ως ασφαλή Κιβωτόν, ίνα καλώς οδηγήσης, εις λιμένα εύδιον, του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θείου Τόκου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Διάσωσον, Μάρτυς Καλλίνικε πάντας, τους ευφημούντας θείους άθλους σου ψαλμικώς, και μνήμην σου πάμφωτον, λυτρούμενος νόσων τε και κινδύνων.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Επίβλεψον, εν ευμενεία πανύμνητε Θεοτόκε, επί την εμήν χαλεπήν του σώματος κάκωσιν, και ίασαι της ψυχής μου το άλγος.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Κάθισμα. Ήχος β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Πρεσβεία θερμή.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Προστάτην θερμόν και πρέσβυν σε προς εύσπλαγχνον, πτωχών βοηθόν, νοσούντων τον θεράποντα, θησαυρόν κεκτήμεθα, πάντες θείας χάριτος λέγοντες· σπεύσον νυν,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ημάς ρύσαι εκ δεινών, ένδοξε Μάρτυς, σοφέ Καλλίνικε.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δ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Εισακήκοα Κύριε.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Λαμπροφόρω σου όμματι, εφ’ ημάς υψόθεν βλέψον Καλλίνικε, και εκ θλίψεων απάλλαξον, τας καρδίας των ψαλμοίς υμνούντων σε.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Ισχυρόν καταφύγιον, έχομεν σε Μάρτυς οι προσιόντες σοι, ιατρόν νοσούντων αίροντα, αφ’ ημών εμπύρετα νοσήματα.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Νοσηρά πάθη κοίμησον, σαις λιταίς αιρέσεις απώθει Άγιε, αφ’ ημών των γεραιρόντων σε, και παράσχου βίον ανεπίληπτον.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Ικεσίας των δούλων Σου, υπό την επήρειαν όντων δράκοντος, Μήτερ πρόσδεξαι δεόμεθα, και Υιόν δυσώπει παθών ρύσασθαι.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ε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Φώτισον ημάς.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Κάλλος ψυχικόν, ημίν δος στερρέ Καλλίνικε, και λογισμόν τον ένδον έχειν Θεώ, ίν’ ειρηναίως βιούντες, Χριστόν δοξάζομεν.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Ομολογητά, εν σταδίω όφιν ήσχυνας, τη αηττήτω ισχύϊ του Σταυρού, τρόπαιον νίκην εγείρας, ο πάσι βράβευσον.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Ύψη αναβάς, Αθλοφόρε επουράνια, έλκυσον ημάς προς βίον ταπεινόν, όπως εις δόξαν, τρυφής θεϊκής ανέλθωμεν.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Άσπιλε Θεός, ίνα σώση γένος ώκησεν, εν τη γαστρί Σου εκών σωματικώς, Ον εκδυσώπει, ημάς τρυφής αξιώσασθαι.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στ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Την δέησιν.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Δαιμόνων, εγενόμην επίχαρμα, ηδοναίς της αμαρτίας δουλεύσας, ότι κακών, η ψυχή εμολύνθη, και ως ιχθύν ο βελίαρ εζώγρησεν, αλλά προ τέλους εκβοώ· Καλλινίκου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ευχαίς Σώτερ σώσόν με.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Ως άτμητος, συ αδάμας έμεινας, εναθλήσας καρτερώς εν βασάνοις, οδόν Χριστού την σωτήριον δείξας, ης και ημάς, Αθλοφόρε αξίωσον, τοις μέλπουσι περιχαρώς,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αρετών σου πληθύν άθλους θαύματα.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Αλύγιστος, ως ο σίδηρος ώφθης, και υπήνεγκας γενναίως τον μόρον· όθεν ημίν, το στερρόν σου παράσχου, καθυπομένειν εν βίω τα πάνδεινα, καὶ φεύγειν τόξων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εχθρικών, προσβολάς ιοβολους τη σκέπη σου.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Γινώσκομέν Σε, Παρθένε άφθορον, ως εφύης εκ νηδύος της Άννης· Συ γαρ τροφός, γλυκασμός και αγάπη, ημών υπάρχεις ελπίς και μεσίτρια· διο υμνούμέν Σε πιστώς,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προσκυνούντες τον άφραστον Τόκον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Διάσωσον, Μάρτυς Καλλίνικε πάντας, τους ευφημούντας θείους άθλους σου ψαλμικώς, και μνήμην σου πάμφωτον, λυτρούμενος νόσων τε και κινδύνων.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3613FF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Κοντάκιον. Ήχος β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Προστασία των χριστιανών.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Αντιλήπτωρ υπάρχεις πτωχών παναοίδιμε, θερμός πρέσβυς πάντων των πιστών προς τον Κύριον· συ πατέρας και ορθοδόξους πάντοτε φρουρείς· διο πρόφθασον ω Αθλητά,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εις την βοήθειαν ημών, των ταχύ προσκαλούντων σε· ίασαι τους νοσούντας, και ρύσαι τους δαιμονώντας, λαόν σου τήρει δ’ αβλαβή, εκ κινδύνων και κακώσεων.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Προκείμενον: Θαυμαστός ο Θεός εν τοις Αγίοις Αυτού.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Στ.: Τοις Αγίοις τοις εν τη γη Αυτού, εθαυμάστωσεν ο Κύριος.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Ευαγγέλιον Μαρτυρικόν.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Δόξα: Ταις του Αθλοφόρου...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Και νυν: Ταις της Θεοτόκου...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Προσόμοιον. Ήχος πλ. β</w:t>
      </w:r>
      <w:r>
        <w:rPr>
          <w:rFonts w:ascii="Palatino Linotype" w:hAnsi="Palatino Linotype" w:cs="Palatino Linotype"/>
        </w:rPr>
        <w:t>’</w:t>
      </w:r>
      <w:r w:rsidRPr="00A97BF1">
        <w:rPr>
          <w:rFonts w:ascii="Palatino Linotype" w:hAnsi="Palatino Linotype" w:cs="Palatino Linotype"/>
        </w:rPr>
        <w:t xml:space="preserve"> . Όλην αποθέμενοι. Στ.: Ελεήμον, ελέησόν με ο Θεός...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Μη ουν απορρίψης με, σαρκός τον μεμολυσμένον, και παθών τον άσωτον, σε νυν καταφεύγοντα ω Καλλίνικε· Άγιε σώσόν με, πιστώς προσπίπτοντα, τη μορφή σου ασπαζόμενος,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ίασιν δώρησαι άμφω, των κινδύνων δ’ εκλύτρωσαι, θλίψεων εξαιρούμενον, και των χαλεπών συμφορών του βίου, ίν’ υμνολογώ σου, πληθύν των θαυμασίων αληθώς,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και μεγαλύνω τοις άσμασιν, άθλησιν και μνήμην σου.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ζ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Οι εκ της Ιουδαίας.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Ωράϊσμα Μαρτύρων αγάλλου μετ’ Αγγέλων Πάντων τ’ Αγίων Χριστόν, εκδυσωπών λιταίς σου, όπως πυρός ρυσθώμεν αιωνίου οι κράζοντες· ο των Πατέρων ημών, Θεός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ευλογητός ει.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Νοσήματα διώκεις των τιμώντων σε Μάρτυς και πάντας τους ευσεβείς, εκ συμφορών φυλάττεις· διο τους εκβοώντας, περιφρούρει κακώσεων· ο των Πατέρων ημών,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Θεός ευλογητός ει.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Απαύστως σε γεραίρει, φιλεόρτων το πλήθος ένδοξε Μάρτυς Χριστού, αιτούμενον πρεσβείαις, ταις σαις ίν’ εκ κινδύνων λυτρωθή, και το έλεος λάβη, Σωτήρος Θεού,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ως έχων παρρησίαν.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Σε ανύμφευτε Νύμφη καθορώμεν οι πάντες Βάτον ως όρει Μωσής προείδεν εν Σιναίω, φλογί παραδοθείσαν, αλλά άφλεκτον μείνασαν· όθεν την φλόγα παθών, ημών σβέσον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Παρθένε.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η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Τον Βασιλέα.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Γάννυται πάσα, Ελλάς εν σοι θεηγόρε, και Χριστώ βοά εγκαυχωμένη· σώσον ημάς Σώτερ, πρεσβείαις Καλλινίκου.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Ελέους θείου, και δωρεών πλήρου πάντας, ταπεινώς φρονείν ίν’ ανυμνούμεν, σε γόνε Κιλίκων, της δ’ Εκκλησίας δόξαν.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Ώφθης πολλάκις, Μάρτυς λαόν περισκέπων, και πιστούς εικόνα σου τιμώντας· όθεν ημάς σκέπε, δαιμόνων πονηρίας.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Ρύσαι γεέννης, των ουρανών πλατυτέρα, γηγενών αγνή αγιωτέρα, πάντας τους υμνούντας, την Σην κηδεμονίαν.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Ωδή θ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 Κυρίως Θεοτόκον.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Γαλήνιον δος βίον, θείε Αθλοφόρε, πάσιν ημίν μονασταίς τε και δούλοις Χριστού, και εξελού Ορθοδόξους, βλάβης αιρέσεων.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Ικέτευε Σωτήρα, ίνα ψυχοφθόρων, αμαρτιών απαλλάξη θεόφρον ημάς, τους σεβασμίαν σου μνήμην, πανηγυρίζοντας.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Ορδάς των κακοδόξων, σκόρπισον ταχέων, ημάς τας επαπειλούσας δουλούσθαι οικτρώς, και υπερμάχει απάντων, Μάρτυς πολύαθλε.</w:t>
      </w:r>
    </w:p>
    <w:p w:rsidR="003613FF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Θεοτοκίον.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Υψίστου η καθέδρα, πέλεις εν τω πόλω· διο δυσώπει Υιόν Σου σωθήναι ημάς, τους αληθή Θεοτόκον, ομολογούντά Σε.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Μεγαλυνάρια.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ασυγκρίτως των Σεραφείμ, την αδιαφθόρως Θεόν Λόγον τεκούσαν, την όντως Θεοτόκον Σε μεγαλύνομεν.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Χαίροις ευσεβείας φάρος λαμπρός, κρήνη των χαρίτων, των θαυμάτων ο ποταμός, η τροφή πενήτων, κατετρεγμένων στέγη, πιστών συμπαραστάτης, Μάρτυς Καλλίνικε.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Ποίησον θεόφρον σαις προσευχαίς, ημάς Χριστοκέντρους, εν τω βίω είναι παντί, του φρονείν τα άνω, Βασίλεια της δόξης, μη δ’ εντολών Κυρίου, επιλανθάνεσθαι.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Δος ημίν τα κρείττω ταις σαις λιταίς, Χριστού την ειρήνην, ω Καλλίνικε ευκλεές, ιλασμόν πταισμάτων, ταπείνωσιν αγάπην, φόβον Θεού συν πίστει, βίου διόρθωσιν.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Ποίει ποίμνην γαίας ελληνικής, σαις θερμαίς πρεσβείαις, είναι άμπελον του Χριστού, ίν’ αεί υμνή σε, Καλλίνικε τρισμάκαρ, προς τρίβον μετανοίας, ιθύνων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έκαστον.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Τους ανευφημούντάς σε Αθλητά, μέλεσι και ύμνοις, χαίρε λέγοντας αριστεύ, ρύσαι εκ κινδύνων, σεισμού και πάσης βλάβης, κατακλυσμού ανάγκης, πυρός και θλίψεων.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Ώσπερ Νινευΐτας πάλαι Θεέ, έσωσας οργήν Σου, καταπαύσας την θεϊκήν, τούτους μεταγνώντας, καμάς σώσον Οικτίρμον, πρεσβείαις Καλλινίκου, του Αθλοφόρου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Τω απροσμαχήτω όπλω Σταυρού, τειχισθείς εξήλθες, πολεμήσαι τον πτερνιστήν· όθεν ημάς Μάρτυς, περίζωσον ισχύϊ, ευχής σου και νηστείας, φεύγειν τους δαίμονας.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Το Τρισάγιον και τα Τροπάρια ταύτα. Ήχος πλ. β</w:t>
      </w:r>
      <w:r>
        <w:rPr>
          <w:rFonts w:ascii="Palatino Linotype" w:hAnsi="Palatino Linotype" w:cs="Palatino Linotype"/>
          <w:b/>
          <w:bCs/>
        </w:rPr>
        <w:t>’</w:t>
      </w:r>
      <w:r w:rsidRPr="00A80FF2">
        <w:rPr>
          <w:rFonts w:ascii="Palatino Linotype" w:hAnsi="Palatino Linotype" w:cs="Palatino Linotype"/>
          <w:b/>
          <w:bCs/>
        </w:rPr>
        <w:t xml:space="preserve"> 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Δόξα Πατρί…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Και νυν…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γένους των Χριστιανών.</w:t>
      </w:r>
    </w:p>
    <w:p w:rsidR="003613FF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>
        <w:rPr>
          <w:rFonts w:ascii="Palatino Linotype" w:hAnsi="Palatino Linotype" w:cs="Palatino Linotype"/>
        </w:rPr>
        <w:t xml:space="preserve"> </w:t>
      </w:r>
      <w:r w:rsidRPr="00A97BF1">
        <w:rPr>
          <w:rFonts w:ascii="Palatino Linotype" w:hAnsi="Palatino Linotype" w:cs="Palatino Linotype"/>
        </w:rPr>
        <w:t>χριομένων δι’ αγίου ελαίου, ψάλλονται τα παρόντα Τροπάρια:</w:t>
      </w:r>
    </w:p>
    <w:p w:rsidR="003613FF" w:rsidRPr="00A80FF2" w:rsidRDefault="003613FF" w:rsidP="00A80FF2">
      <w:pPr>
        <w:spacing w:line="360" w:lineRule="auto"/>
        <w:jc w:val="center"/>
        <w:rPr>
          <w:rFonts w:ascii="Palatino Linotype" w:hAnsi="Palatino Linotype" w:cs="Palatino Linotype"/>
          <w:b/>
          <w:bCs/>
        </w:rPr>
      </w:pPr>
      <w:r w:rsidRPr="00A80FF2">
        <w:rPr>
          <w:rFonts w:ascii="Palatino Linotype" w:hAnsi="Palatino Linotype" w:cs="Palatino Linotype"/>
          <w:b/>
          <w:bCs/>
        </w:rPr>
        <w:t>Ήχος β’. Ότε εκ του ξύλου.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Πέλεις, Ορθοδόξων οδηγός, τείχος οχυρόν αντιλήπτωρ, και των πτωχών αρωγός, ω σοφέ Καλλίνικε, ένδοξε Μάρτυς Χριστού, καταπλήττεις δε θαύμασι, τοις πόθω δραμούσι, και επικουρίαν σου, επιζητούσι θερμώς· όθεν, δίδου πάσι τα κρείττω, σώζων εκ φθοράς νοσημάτων, τους σην θείαν μνήμην εορτάζοντας.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Δέσποινα πρόσδεξαι τας δεήσεις των δούλων Σου, και λύτρωσαι ημάς, από πάσης ανάγκης και θλίψεως.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Την πάσαν ελπίδα μου εις Σε ανατίθημι, Μήτερ του Θεού, φύλαξόν με υπό την σκέπην Σου.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Δι’ ευχών.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</w:rPr>
        <w:t>Η/Υ ΠΗΓΗ: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r w:rsidRPr="00A97BF1">
        <w:rPr>
          <w:rFonts w:ascii="Palatino Linotype" w:hAnsi="Palatino Linotype" w:cs="Palatino Linotype"/>
          <w:lang w:val="en-US"/>
        </w:rPr>
        <w:t>Voutsinasilias</w:t>
      </w:r>
      <w:r w:rsidRPr="00A97BF1">
        <w:rPr>
          <w:rFonts w:ascii="Palatino Linotype" w:hAnsi="Palatino Linotype" w:cs="Palatino Linotype"/>
        </w:rPr>
        <w:t>.blogspot.gr</w:t>
      </w:r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  <w:hyperlink r:id="rId7" w:history="1">
        <w:r w:rsidRPr="00A97BF1">
          <w:rPr>
            <w:rStyle w:val="Hyperlink"/>
            <w:rFonts w:ascii="Palatino Linotype" w:hAnsi="Palatino Linotype" w:cs="Palatino Linotype"/>
          </w:rPr>
          <w:t>http://voutsinasilias.blogspot.gr/2016/07/29.html</w:t>
        </w:r>
      </w:hyperlink>
    </w:p>
    <w:p w:rsidR="003613FF" w:rsidRPr="00A97BF1" w:rsidRDefault="003613FF" w:rsidP="00A97BF1">
      <w:pPr>
        <w:spacing w:line="360" w:lineRule="auto"/>
        <w:jc w:val="both"/>
        <w:rPr>
          <w:rFonts w:ascii="Palatino Linotype" w:hAnsi="Palatino Linotype" w:cs="Palatino Linotype"/>
        </w:rPr>
      </w:pPr>
    </w:p>
    <w:sectPr w:rsidR="003613FF" w:rsidRPr="00A97BF1" w:rsidSect="00685C26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3FF" w:rsidRDefault="003613FF" w:rsidP="00A97BF1">
      <w:pPr>
        <w:spacing w:after="0" w:line="240" w:lineRule="auto"/>
      </w:pPr>
      <w:r>
        <w:separator/>
      </w:r>
    </w:p>
  </w:endnote>
  <w:endnote w:type="continuationSeparator" w:id="0">
    <w:p w:rsidR="003613FF" w:rsidRDefault="003613FF" w:rsidP="00A97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3FF" w:rsidRDefault="003613FF">
    <w:pPr>
      <w:pStyle w:val="Footer"/>
      <w:jc w:val="center"/>
    </w:pPr>
    <w:fldSimple w:instr=" PAGE   \* MERGEFORMAT ">
      <w:r>
        <w:rPr>
          <w:noProof/>
        </w:rPr>
        <w:t>20</w:t>
      </w:r>
    </w:fldSimple>
  </w:p>
  <w:p w:rsidR="003613FF" w:rsidRDefault="003613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3FF" w:rsidRDefault="003613FF" w:rsidP="00A97BF1">
      <w:pPr>
        <w:spacing w:after="0" w:line="240" w:lineRule="auto"/>
      </w:pPr>
      <w:r>
        <w:separator/>
      </w:r>
    </w:p>
  </w:footnote>
  <w:footnote w:type="continuationSeparator" w:id="0">
    <w:p w:rsidR="003613FF" w:rsidRDefault="003613FF" w:rsidP="00A97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3FF" w:rsidRDefault="003613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8F1"/>
    <w:rsid w:val="002E4509"/>
    <w:rsid w:val="003613FF"/>
    <w:rsid w:val="003C48F1"/>
    <w:rsid w:val="0045588B"/>
    <w:rsid w:val="004D1B44"/>
    <w:rsid w:val="005134A2"/>
    <w:rsid w:val="005F0817"/>
    <w:rsid w:val="005F7C34"/>
    <w:rsid w:val="00635213"/>
    <w:rsid w:val="006356A3"/>
    <w:rsid w:val="00685C26"/>
    <w:rsid w:val="00914F27"/>
    <w:rsid w:val="00A80FF2"/>
    <w:rsid w:val="00A97BF1"/>
    <w:rsid w:val="00AB43D8"/>
    <w:rsid w:val="00B83F50"/>
    <w:rsid w:val="00CD688E"/>
    <w:rsid w:val="00F2779D"/>
    <w:rsid w:val="00F4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C2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C48F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97B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7BF1"/>
  </w:style>
  <w:style w:type="paragraph" w:styleId="Footer">
    <w:name w:val="footer"/>
    <w:basedOn w:val="Normal"/>
    <w:link w:val="FooterChar"/>
    <w:uiPriority w:val="99"/>
    <w:rsid w:val="00A97B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97BF1"/>
  </w:style>
  <w:style w:type="paragraph" w:styleId="BalloonText">
    <w:name w:val="Balloon Text"/>
    <w:basedOn w:val="Normal"/>
    <w:link w:val="BalloonTextChar"/>
    <w:uiPriority w:val="99"/>
    <w:semiHidden/>
    <w:rsid w:val="00AB4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voutsinasilias.blogspot.gr/2016/07/2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36</Pages>
  <Words>8037</Words>
  <Characters>-32766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ΓΙΑΝΝΗΣ</dc:creator>
  <cp:keywords/>
  <dc:description/>
  <cp:lastModifiedBy>γιάννης</cp:lastModifiedBy>
  <cp:revision>10</cp:revision>
  <dcterms:created xsi:type="dcterms:W3CDTF">2017-07-24T13:58:00Z</dcterms:created>
  <dcterms:modified xsi:type="dcterms:W3CDTF">2018-07-28T07:22:00Z</dcterms:modified>
</cp:coreProperties>
</file>